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551" w:rsidRPr="003A77D0" w:rsidRDefault="00F46551" w:rsidP="00985565">
      <w:pPr>
        <w:spacing w:after="0" w:line="240" w:lineRule="auto"/>
        <w:jc w:val="center"/>
        <w:rPr>
          <w:b/>
          <w:u w:val="single"/>
        </w:rPr>
      </w:pPr>
      <w:r w:rsidRPr="003A77D0">
        <w:rPr>
          <w:b/>
        </w:rPr>
        <w:t>PROJE DEĞERLENDİRME ÖLÇEĞİ</w:t>
      </w:r>
    </w:p>
    <w:p w:rsidR="00F46551" w:rsidRPr="00985565" w:rsidRDefault="00F46551" w:rsidP="00BE6E7A">
      <w:pPr>
        <w:spacing w:after="0" w:line="240" w:lineRule="auto"/>
        <w:rPr>
          <w:b/>
          <w:sz w:val="36"/>
          <w:szCs w:val="36"/>
        </w:rPr>
      </w:pPr>
      <w:r w:rsidRPr="00BE6E7A">
        <w:rPr>
          <w:u w:val="single"/>
        </w:rPr>
        <w:t>Projenin Adı</w:t>
      </w:r>
      <w:r>
        <w:rPr>
          <w:u w:val="single"/>
        </w:rPr>
        <w:t xml:space="preserve"> : </w:t>
      </w:r>
      <w:r>
        <w:rPr>
          <w:b/>
        </w:rPr>
        <w:t>Deniz feneri yapalım.</w:t>
      </w:r>
    </w:p>
    <w:p w:rsidR="00F46551" w:rsidRDefault="00F46551" w:rsidP="00BE6E7A">
      <w:pPr>
        <w:spacing w:after="0" w:line="240" w:lineRule="auto"/>
      </w:pPr>
    </w:p>
    <w:p w:rsidR="00F46551" w:rsidRPr="00985565" w:rsidRDefault="00F46551" w:rsidP="00BE6E7A">
      <w:pPr>
        <w:spacing w:after="0" w:line="240" w:lineRule="auto"/>
        <w:rPr>
          <w:u w:val="single"/>
        </w:rPr>
      </w:pPr>
      <w:r w:rsidRPr="00985565">
        <w:rPr>
          <w:u w:val="single"/>
        </w:rPr>
        <w:t>PROJEYİ HAZIRLARKEN</w:t>
      </w:r>
    </w:p>
    <w:p w:rsidR="00F46551" w:rsidRDefault="00F46551" w:rsidP="00BE6E7A">
      <w:pPr>
        <w:spacing w:after="0" w:line="240" w:lineRule="auto"/>
      </w:pPr>
    </w:p>
    <w:p w:rsidR="00F46551" w:rsidRDefault="00F46551" w:rsidP="005B2C3C">
      <w:pPr>
        <w:numPr>
          <w:ilvl w:val="0"/>
          <w:numId w:val="3"/>
        </w:numPr>
        <w:spacing w:after="0" w:line="240" w:lineRule="auto"/>
      </w:pPr>
      <w:r>
        <w:t>Deniz fenerlerinin kısaca tarihini, görevlerini ve nasıl çalıştığını araştır.</w:t>
      </w:r>
    </w:p>
    <w:p w:rsidR="00F46551" w:rsidRDefault="00F46551" w:rsidP="005B2C3C">
      <w:pPr>
        <w:numPr>
          <w:ilvl w:val="0"/>
          <w:numId w:val="3"/>
        </w:numPr>
        <w:spacing w:after="0" w:line="240" w:lineRule="auto"/>
      </w:pPr>
      <w:r>
        <w:t>Bulduğun bilgileri sergilenmek üzere hazırla ve sunum için çalış</w:t>
      </w:r>
    </w:p>
    <w:p w:rsidR="00F46551" w:rsidRDefault="00F46551" w:rsidP="005B2C3C">
      <w:pPr>
        <w:numPr>
          <w:ilvl w:val="0"/>
          <w:numId w:val="3"/>
        </w:numPr>
        <w:spacing w:after="0" w:line="240" w:lineRule="auto"/>
      </w:pPr>
      <w:r>
        <w:t>Silindir şeklinde bir materyal bul.</w:t>
      </w:r>
    </w:p>
    <w:p w:rsidR="00F46551" w:rsidRDefault="00F46551" w:rsidP="005B2C3C">
      <w:pPr>
        <w:numPr>
          <w:ilvl w:val="0"/>
          <w:numId w:val="3"/>
        </w:numPr>
        <w:spacing w:after="0" w:line="240" w:lineRule="auto"/>
      </w:pPr>
      <w:r>
        <w:t>Bulduğun bu materyal içerisine yerleştireceğin ampul, pil, kablo ve büyüteç sayesinde ışığını güçlendir.</w:t>
      </w:r>
    </w:p>
    <w:p w:rsidR="00F46551" w:rsidRDefault="00F46551" w:rsidP="005B2C3C">
      <w:pPr>
        <w:numPr>
          <w:ilvl w:val="0"/>
          <w:numId w:val="3"/>
        </w:numPr>
        <w:spacing w:after="0" w:line="240" w:lineRule="auto"/>
      </w:pPr>
      <w:r>
        <w:t>Güçlendirdiğin ışının çalışmasını sınıfta sun.</w:t>
      </w:r>
    </w:p>
    <w:p w:rsidR="00F46551" w:rsidRDefault="00F46551" w:rsidP="005B2C3C">
      <w:pPr>
        <w:numPr>
          <w:ilvl w:val="0"/>
          <w:numId w:val="3"/>
        </w:numPr>
        <w:spacing w:after="0" w:line="240" w:lineRule="auto"/>
      </w:pPr>
      <w:r>
        <w:t>Deniz feneri yapılırken ışığın hangi prensibinden yaralanıldığını iyice kavra ve anlat.</w:t>
      </w: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Default="00F46551" w:rsidP="00BE6E7A">
      <w:pPr>
        <w:spacing w:after="0" w:line="240" w:lineRule="auto"/>
      </w:pPr>
    </w:p>
    <w:p w:rsidR="00F46551" w:rsidRPr="003A77D0" w:rsidRDefault="00F46551" w:rsidP="00985565">
      <w:pPr>
        <w:spacing w:after="0" w:line="240" w:lineRule="auto"/>
        <w:rPr>
          <w:u w:val="single"/>
        </w:rPr>
      </w:pPr>
      <w:r w:rsidRPr="003A77D0">
        <w:rPr>
          <w:u w:val="single"/>
        </w:rPr>
        <w:t>Adı ve soyadı:</w:t>
      </w:r>
    </w:p>
    <w:p w:rsidR="00F46551" w:rsidRPr="003A77D0" w:rsidRDefault="00F46551" w:rsidP="00985565">
      <w:pPr>
        <w:spacing w:after="0" w:line="240" w:lineRule="auto"/>
        <w:rPr>
          <w:u w:val="single"/>
        </w:rPr>
      </w:pPr>
      <w:r w:rsidRPr="003A77D0">
        <w:rPr>
          <w:u w:val="single"/>
        </w:rPr>
        <w:t>Sınıfı:</w:t>
      </w:r>
    </w:p>
    <w:p w:rsidR="00F46551" w:rsidRPr="003A77D0" w:rsidRDefault="00F46551" w:rsidP="00985565">
      <w:pPr>
        <w:spacing w:after="0" w:line="240" w:lineRule="auto"/>
        <w:rPr>
          <w:u w:val="single"/>
        </w:rPr>
      </w:pPr>
      <w:r w:rsidRPr="003A77D0">
        <w:rPr>
          <w:u w:val="single"/>
        </w:rPr>
        <w:t>No:</w:t>
      </w:r>
    </w:p>
    <w:p w:rsidR="00F46551" w:rsidRDefault="00F46551" w:rsidP="00BE6E7A">
      <w:pPr>
        <w:spacing w:after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7"/>
        <w:gridCol w:w="56"/>
        <w:gridCol w:w="936"/>
        <w:gridCol w:w="6"/>
        <w:gridCol w:w="1128"/>
        <w:gridCol w:w="993"/>
        <w:gridCol w:w="1134"/>
        <w:gridCol w:w="6"/>
        <w:gridCol w:w="992"/>
      </w:tblGrid>
      <w:tr w:rsidR="00F46551" w:rsidRPr="00540C31" w:rsidTr="00985565">
        <w:trPr>
          <w:trHeight w:val="570"/>
        </w:trPr>
        <w:tc>
          <w:tcPr>
            <w:tcW w:w="3708" w:type="dxa"/>
            <w:gridSpan w:val="3"/>
            <w:vMerge w:val="restart"/>
          </w:tcPr>
          <w:p w:rsidR="00F46551" w:rsidRPr="00540C31" w:rsidRDefault="00F46551" w:rsidP="00540C31">
            <w:pPr>
              <w:spacing w:after="0" w:line="240" w:lineRule="auto"/>
              <w:rPr>
                <w:b/>
              </w:rPr>
            </w:pPr>
            <w:r w:rsidRPr="00540C31">
              <w:rPr>
                <w:b/>
              </w:rPr>
              <w:t>GÖZLENECEK</w:t>
            </w:r>
          </w:p>
          <w:p w:rsidR="00F46551" w:rsidRPr="00540C31" w:rsidRDefault="00F46551" w:rsidP="00540C31">
            <w:pPr>
              <w:spacing w:after="0" w:line="240" w:lineRule="auto"/>
              <w:rPr>
                <w:b/>
              </w:rPr>
            </w:pPr>
            <w:r w:rsidRPr="00540C31">
              <w:rPr>
                <w:b/>
              </w:rPr>
              <w:t xml:space="preserve">ÖĞRENCİ KAZANIMLARI </w:t>
            </w:r>
          </w:p>
          <w:p w:rsidR="00F46551" w:rsidRPr="00540C31" w:rsidRDefault="00F46551" w:rsidP="00540C31">
            <w:pPr>
              <w:spacing w:after="0" w:line="240" w:lineRule="auto"/>
            </w:pPr>
          </w:p>
          <w:p w:rsidR="00F46551" w:rsidRPr="00540C31" w:rsidRDefault="00F46551" w:rsidP="00540C31">
            <w:pPr>
              <w:spacing w:after="0" w:line="240" w:lineRule="auto"/>
            </w:pPr>
            <w:r w:rsidRPr="00540C31">
              <w:t xml:space="preserve">   </w:t>
            </w:r>
          </w:p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5195" w:type="dxa"/>
            <w:gridSpan w:val="7"/>
          </w:tcPr>
          <w:p w:rsidR="00F46551" w:rsidRPr="00540C31" w:rsidRDefault="00F46551" w:rsidP="00540C31">
            <w:pPr>
              <w:spacing w:after="0" w:line="240" w:lineRule="auto"/>
              <w:rPr>
                <w:b/>
              </w:rPr>
            </w:pPr>
            <w:r w:rsidRPr="00540C31">
              <w:t xml:space="preserve">                     </w:t>
            </w:r>
            <w:r w:rsidRPr="00540C31">
              <w:rPr>
                <w:b/>
              </w:rPr>
              <w:t>DERECELER</w:t>
            </w:r>
          </w:p>
        </w:tc>
      </w:tr>
      <w:tr w:rsidR="00F46551" w:rsidRPr="00540C31" w:rsidTr="00985565">
        <w:trPr>
          <w:trHeight w:val="495"/>
        </w:trPr>
        <w:tc>
          <w:tcPr>
            <w:tcW w:w="3708" w:type="dxa"/>
            <w:gridSpan w:val="3"/>
            <w:vMerge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36" w:type="dxa"/>
          </w:tcPr>
          <w:p w:rsidR="00F46551" w:rsidRPr="00540C31" w:rsidRDefault="00F46551" w:rsidP="00540C31">
            <w:pPr>
              <w:spacing w:after="0" w:line="240" w:lineRule="auto"/>
            </w:pPr>
            <w:r w:rsidRPr="00540C31">
              <w:t>ÇOK İYİ</w:t>
            </w:r>
          </w:p>
        </w:tc>
        <w:tc>
          <w:tcPr>
            <w:tcW w:w="1134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  <w:r w:rsidRPr="00540C31">
              <w:t>İYİ</w:t>
            </w:r>
          </w:p>
        </w:tc>
        <w:tc>
          <w:tcPr>
            <w:tcW w:w="993" w:type="dxa"/>
          </w:tcPr>
          <w:p w:rsidR="00F46551" w:rsidRPr="00540C31" w:rsidRDefault="00F46551" w:rsidP="00540C31">
            <w:pPr>
              <w:spacing w:after="0" w:line="240" w:lineRule="auto"/>
            </w:pPr>
            <w:r w:rsidRPr="00540C31">
              <w:t>ORTA</w:t>
            </w:r>
          </w:p>
        </w:tc>
        <w:tc>
          <w:tcPr>
            <w:tcW w:w="1134" w:type="dxa"/>
          </w:tcPr>
          <w:p w:rsidR="00F46551" w:rsidRPr="00540C31" w:rsidRDefault="00F46551" w:rsidP="00540C31">
            <w:pPr>
              <w:spacing w:after="0" w:line="240" w:lineRule="auto"/>
            </w:pPr>
            <w:r w:rsidRPr="00540C31">
              <w:t>GEÇER</w:t>
            </w:r>
          </w:p>
        </w:tc>
        <w:tc>
          <w:tcPr>
            <w:tcW w:w="998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  <w:r w:rsidRPr="00540C31">
              <w:t>ZAYIF</w:t>
            </w:r>
          </w:p>
        </w:tc>
      </w:tr>
      <w:tr w:rsidR="00F46551" w:rsidRPr="00540C31" w:rsidTr="00985565">
        <w:trPr>
          <w:trHeight w:val="270"/>
        </w:trPr>
        <w:tc>
          <w:tcPr>
            <w:tcW w:w="3708" w:type="dxa"/>
            <w:gridSpan w:val="3"/>
            <w:vMerge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36" w:type="dxa"/>
          </w:tcPr>
          <w:p w:rsidR="00F46551" w:rsidRPr="00540C31" w:rsidRDefault="00F46551" w:rsidP="00540C31">
            <w:pPr>
              <w:spacing w:after="0" w:line="240" w:lineRule="auto"/>
            </w:pPr>
            <w:r w:rsidRPr="00540C31">
              <w:t xml:space="preserve">      5</w:t>
            </w:r>
          </w:p>
        </w:tc>
        <w:tc>
          <w:tcPr>
            <w:tcW w:w="1134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  <w:r w:rsidRPr="00540C31">
              <w:t xml:space="preserve">    4</w:t>
            </w:r>
          </w:p>
        </w:tc>
        <w:tc>
          <w:tcPr>
            <w:tcW w:w="993" w:type="dxa"/>
          </w:tcPr>
          <w:p w:rsidR="00F46551" w:rsidRPr="00540C31" w:rsidRDefault="00F46551" w:rsidP="00540C31">
            <w:pPr>
              <w:spacing w:after="0" w:line="240" w:lineRule="auto"/>
            </w:pPr>
            <w:r w:rsidRPr="00540C31">
              <w:t xml:space="preserve">   3</w:t>
            </w:r>
          </w:p>
        </w:tc>
        <w:tc>
          <w:tcPr>
            <w:tcW w:w="1134" w:type="dxa"/>
          </w:tcPr>
          <w:p w:rsidR="00F46551" w:rsidRPr="00540C31" w:rsidRDefault="00F46551" w:rsidP="00540C31">
            <w:pPr>
              <w:spacing w:after="0" w:line="240" w:lineRule="auto"/>
            </w:pPr>
            <w:r w:rsidRPr="00540C31">
              <w:t xml:space="preserve">   2</w:t>
            </w:r>
          </w:p>
        </w:tc>
        <w:tc>
          <w:tcPr>
            <w:tcW w:w="998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  <w:r w:rsidRPr="00540C31">
              <w:t xml:space="preserve">  1</w:t>
            </w:r>
          </w:p>
        </w:tc>
      </w:tr>
      <w:tr w:rsidR="00F46551" w:rsidRPr="00540C31" w:rsidTr="00540C31">
        <w:tc>
          <w:tcPr>
            <w:tcW w:w="8903" w:type="dxa"/>
            <w:gridSpan w:val="10"/>
          </w:tcPr>
          <w:p w:rsidR="00F46551" w:rsidRPr="00540C31" w:rsidRDefault="00F46551" w:rsidP="00540C31">
            <w:pPr>
              <w:spacing w:after="0" w:line="240" w:lineRule="auto"/>
              <w:rPr>
                <w:b/>
              </w:rPr>
            </w:pPr>
            <w:r w:rsidRPr="00540C31">
              <w:rPr>
                <w:b/>
              </w:rPr>
              <w:t xml:space="preserve"> 1. PROJE  HAZIRLAMA  SÜRECİ</w:t>
            </w:r>
          </w:p>
        </w:tc>
      </w:tr>
      <w:tr w:rsidR="00F46551" w:rsidRPr="00540C31" w:rsidTr="00540C31">
        <w:tc>
          <w:tcPr>
            <w:tcW w:w="365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  <w:r w:rsidRPr="00540C31">
              <w:t>Projenin amacını belirleme</w:t>
            </w:r>
          </w:p>
        </w:tc>
        <w:tc>
          <w:tcPr>
            <w:tcW w:w="99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3" w:type="dxa"/>
            <w:tcBorders>
              <w:top w:val="nil"/>
            </w:tcBorders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</w:tr>
      <w:tr w:rsidR="00F46551" w:rsidRPr="00540C31" w:rsidTr="00540C31">
        <w:tc>
          <w:tcPr>
            <w:tcW w:w="3652" w:type="dxa"/>
            <w:gridSpan w:val="2"/>
          </w:tcPr>
          <w:p w:rsidR="00F46551" w:rsidRPr="00540C31" w:rsidRDefault="00F46551" w:rsidP="00540C31">
            <w:pPr>
              <w:spacing w:after="0" w:line="240" w:lineRule="auto"/>
              <w:rPr>
                <w:sz w:val="24"/>
              </w:rPr>
            </w:pPr>
            <w:r w:rsidRPr="00540C31">
              <w:rPr>
                <w:sz w:val="24"/>
              </w:rPr>
              <w:t xml:space="preserve">Projeye uygun çalışma planı yapma </w:t>
            </w:r>
          </w:p>
        </w:tc>
        <w:tc>
          <w:tcPr>
            <w:tcW w:w="992" w:type="dxa"/>
            <w:gridSpan w:val="2"/>
          </w:tcPr>
          <w:p w:rsidR="00F46551" w:rsidRPr="00540C31" w:rsidRDefault="00F46551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4" w:type="dxa"/>
            <w:gridSpan w:val="2"/>
          </w:tcPr>
          <w:p w:rsidR="00F46551" w:rsidRPr="00540C31" w:rsidRDefault="00F46551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993" w:type="dxa"/>
          </w:tcPr>
          <w:p w:rsidR="00F46551" w:rsidRPr="00540C31" w:rsidRDefault="00F46551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4" w:type="dxa"/>
          </w:tcPr>
          <w:p w:rsidR="00F46551" w:rsidRPr="00540C31" w:rsidRDefault="00F46551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998" w:type="dxa"/>
            <w:gridSpan w:val="2"/>
          </w:tcPr>
          <w:p w:rsidR="00F46551" w:rsidRPr="00540C31" w:rsidRDefault="00F46551" w:rsidP="00540C31">
            <w:pPr>
              <w:spacing w:after="0" w:line="240" w:lineRule="auto"/>
              <w:rPr>
                <w:sz w:val="24"/>
              </w:rPr>
            </w:pPr>
          </w:p>
        </w:tc>
      </w:tr>
      <w:tr w:rsidR="00F46551" w:rsidRPr="00540C31" w:rsidTr="00540C31">
        <w:tc>
          <w:tcPr>
            <w:tcW w:w="3652" w:type="dxa"/>
            <w:gridSpan w:val="2"/>
          </w:tcPr>
          <w:p w:rsidR="00F46551" w:rsidRPr="00540C31" w:rsidRDefault="00F46551" w:rsidP="00540C31">
            <w:pPr>
              <w:spacing w:after="0" w:line="240" w:lineRule="auto"/>
              <w:rPr>
                <w:sz w:val="24"/>
              </w:rPr>
            </w:pPr>
            <w:r w:rsidRPr="00540C31">
              <w:rPr>
                <w:sz w:val="24"/>
              </w:rPr>
              <w:t>Grup içinde görev dağılımı yapma</w:t>
            </w:r>
          </w:p>
        </w:tc>
        <w:tc>
          <w:tcPr>
            <w:tcW w:w="992" w:type="dxa"/>
            <w:gridSpan w:val="2"/>
          </w:tcPr>
          <w:p w:rsidR="00F46551" w:rsidRPr="00540C31" w:rsidRDefault="00F46551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4" w:type="dxa"/>
            <w:gridSpan w:val="2"/>
          </w:tcPr>
          <w:p w:rsidR="00F46551" w:rsidRPr="00540C31" w:rsidRDefault="00F46551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993" w:type="dxa"/>
          </w:tcPr>
          <w:p w:rsidR="00F46551" w:rsidRPr="00540C31" w:rsidRDefault="00F46551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134" w:type="dxa"/>
          </w:tcPr>
          <w:p w:rsidR="00F46551" w:rsidRPr="00540C31" w:rsidRDefault="00F46551" w:rsidP="00540C31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998" w:type="dxa"/>
            <w:gridSpan w:val="2"/>
          </w:tcPr>
          <w:p w:rsidR="00F46551" w:rsidRPr="00540C31" w:rsidRDefault="00F46551" w:rsidP="00540C31">
            <w:pPr>
              <w:spacing w:after="0" w:line="240" w:lineRule="auto"/>
              <w:rPr>
                <w:sz w:val="24"/>
              </w:rPr>
            </w:pPr>
          </w:p>
        </w:tc>
      </w:tr>
      <w:tr w:rsidR="00F46551" w:rsidRPr="00540C31" w:rsidTr="00540C31">
        <w:tc>
          <w:tcPr>
            <w:tcW w:w="365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  <w:r w:rsidRPr="00540C31">
              <w:t>İhtiyaçları belirleme</w:t>
            </w:r>
          </w:p>
        </w:tc>
        <w:tc>
          <w:tcPr>
            <w:tcW w:w="99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</w:tr>
      <w:tr w:rsidR="00F46551" w:rsidRPr="00540C31" w:rsidTr="00540C31">
        <w:tc>
          <w:tcPr>
            <w:tcW w:w="365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  <w:r w:rsidRPr="00540C31">
              <w:t>Farklı kaynaklarda bilgi toplama</w:t>
            </w:r>
          </w:p>
        </w:tc>
        <w:tc>
          <w:tcPr>
            <w:tcW w:w="99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</w:tr>
      <w:tr w:rsidR="00F46551" w:rsidRPr="00540C31" w:rsidTr="00540C31">
        <w:tc>
          <w:tcPr>
            <w:tcW w:w="365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  <w:r w:rsidRPr="00540C31">
              <w:t>Projeyi plana göre gerçekleştirme</w:t>
            </w:r>
          </w:p>
        </w:tc>
        <w:tc>
          <w:tcPr>
            <w:tcW w:w="99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</w:tr>
      <w:tr w:rsidR="00F46551" w:rsidRPr="00540C31" w:rsidTr="00540C31">
        <w:tc>
          <w:tcPr>
            <w:tcW w:w="3652" w:type="dxa"/>
            <w:gridSpan w:val="2"/>
          </w:tcPr>
          <w:p w:rsidR="00F46551" w:rsidRPr="00540C31" w:rsidRDefault="00F46551" w:rsidP="00540C31">
            <w:pPr>
              <w:spacing w:after="0" w:line="240" w:lineRule="auto"/>
              <w:rPr>
                <w:b/>
              </w:rPr>
            </w:pPr>
            <w:r w:rsidRPr="00540C31">
              <w:rPr>
                <w:b/>
              </w:rPr>
              <w:t xml:space="preserve">   TOPLAM</w:t>
            </w:r>
          </w:p>
        </w:tc>
        <w:tc>
          <w:tcPr>
            <w:tcW w:w="99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</w:tr>
      <w:tr w:rsidR="00F46551" w:rsidRPr="00540C31" w:rsidTr="00540C31">
        <w:tc>
          <w:tcPr>
            <w:tcW w:w="8903" w:type="dxa"/>
            <w:gridSpan w:val="10"/>
          </w:tcPr>
          <w:p w:rsidR="00F46551" w:rsidRPr="00540C31" w:rsidRDefault="00F46551" w:rsidP="00540C31">
            <w:pPr>
              <w:spacing w:after="0" w:line="240" w:lineRule="auto"/>
              <w:rPr>
                <w:b/>
              </w:rPr>
            </w:pPr>
            <w:r w:rsidRPr="00540C31">
              <w:rPr>
                <w:b/>
              </w:rPr>
              <w:t xml:space="preserve"> 2.PROJENİN İÇERİĞİ     </w:t>
            </w:r>
          </w:p>
        </w:tc>
      </w:tr>
      <w:tr w:rsidR="00F46551" w:rsidRPr="00540C31" w:rsidTr="00540C31">
        <w:tc>
          <w:tcPr>
            <w:tcW w:w="365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  <w:r w:rsidRPr="00540C31">
              <w:t>Türkçeyi doğru düzgün yazma</w:t>
            </w:r>
          </w:p>
        </w:tc>
        <w:tc>
          <w:tcPr>
            <w:tcW w:w="99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</w:tr>
      <w:tr w:rsidR="00F46551" w:rsidRPr="00540C31" w:rsidTr="00540C31">
        <w:tc>
          <w:tcPr>
            <w:tcW w:w="365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  <w:r w:rsidRPr="00540C31">
              <w:t>Bilgilerin doğruluğu</w:t>
            </w:r>
          </w:p>
        </w:tc>
        <w:tc>
          <w:tcPr>
            <w:tcW w:w="99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</w:tr>
      <w:tr w:rsidR="00F46551" w:rsidRPr="00540C31" w:rsidTr="00540C31">
        <w:tc>
          <w:tcPr>
            <w:tcW w:w="365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  <w:r w:rsidRPr="00540C31">
              <w:t>Toplanan bilgilerin analiz edilmesi</w:t>
            </w:r>
          </w:p>
        </w:tc>
        <w:tc>
          <w:tcPr>
            <w:tcW w:w="99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</w:tr>
      <w:tr w:rsidR="00F46551" w:rsidRPr="00540C31" w:rsidTr="00540C31">
        <w:tc>
          <w:tcPr>
            <w:tcW w:w="365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  <w:r w:rsidRPr="00540C31">
              <w:t>Elde edilen bilgilerde çıkarmalar yapma</w:t>
            </w:r>
          </w:p>
        </w:tc>
        <w:tc>
          <w:tcPr>
            <w:tcW w:w="99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</w:tr>
      <w:tr w:rsidR="00F46551" w:rsidRPr="00540C31" w:rsidTr="00540C31">
        <w:tc>
          <w:tcPr>
            <w:tcW w:w="365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  <w:r w:rsidRPr="00540C31">
              <w:t>Toplanan bilgileri düzenleme</w:t>
            </w:r>
          </w:p>
        </w:tc>
        <w:tc>
          <w:tcPr>
            <w:tcW w:w="99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</w:tr>
      <w:tr w:rsidR="00F46551" w:rsidRPr="00540C31" w:rsidTr="00540C31">
        <w:tc>
          <w:tcPr>
            <w:tcW w:w="365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  <w:r w:rsidRPr="00540C31">
              <w:t>Yaratıcılık düşünme becerisini gösterme</w:t>
            </w:r>
          </w:p>
        </w:tc>
        <w:tc>
          <w:tcPr>
            <w:tcW w:w="99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</w:tr>
      <w:tr w:rsidR="00F46551" w:rsidRPr="00540C31" w:rsidTr="00540C31">
        <w:tc>
          <w:tcPr>
            <w:tcW w:w="365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  <w:r w:rsidRPr="00540C31">
              <w:t>Yaratıcılık yeteneğini kullanma</w:t>
            </w:r>
          </w:p>
        </w:tc>
        <w:tc>
          <w:tcPr>
            <w:tcW w:w="99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</w:tr>
      <w:tr w:rsidR="00F46551" w:rsidRPr="00540C31" w:rsidTr="00540C31">
        <w:tc>
          <w:tcPr>
            <w:tcW w:w="3652" w:type="dxa"/>
            <w:gridSpan w:val="2"/>
          </w:tcPr>
          <w:p w:rsidR="00F46551" w:rsidRPr="00540C31" w:rsidRDefault="00F46551" w:rsidP="00540C31">
            <w:pPr>
              <w:spacing w:after="0" w:line="240" w:lineRule="auto"/>
              <w:rPr>
                <w:b/>
              </w:rPr>
            </w:pPr>
            <w:r w:rsidRPr="00540C31">
              <w:t xml:space="preserve"> </w:t>
            </w:r>
            <w:r w:rsidRPr="00540C31">
              <w:rPr>
                <w:b/>
              </w:rPr>
              <w:t>TOPLAM</w:t>
            </w:r>
          </w:p>
        </w:tc>
        <w:tc>
          <w:tcPr>
            <w:tcW w:w="99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</w:tr>
      <w:tr w:rsidR="00F46551" w:rsidRPr="00540C31" w:rsidTr="00540C31">
        <w:tc>
          <w:tcPr>
            <w:tcW w:w="8903" w:type="dxa"/>
            <w:gridSpan w:val="10"/>
          </w:tcPr>
          <w:p w:rsidR="00F46551" w:rsidRPr="00540C31" w:rsidRDefault="00F46551" w:rsidP="00540C31">
            <w:pPr>
              <w:spacing w:after="0" w:line="240" w:lineRule="auto"/>
              <w:rPr>
                <w:b/>
              </w:rPr>
            </w:pPr>
            <w:r w:rsidRPr="00540C31">
              <w:rPr>
                <w:b/>
              </w:rPr>
              <w:t>3.SUNU</w:t>
            </w:r>
          </w:p>
        </w:tc>
      </w:tr>
      <w:tr w:rsidR="00F46551" w:rsidRPr="00540C31" w:rsidTr="00540C31">
        <w:tc>
          <w:tcPr>
            <w:tcW w:w="365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  <w:r w:rsidRPr="00540C31">
              <w:t>Türkçeyi doğru ve düzgün konuşma</w:t>
            </w:r>
          </w:p>
        </w:tc>
        <w:tc>
          <w:tcPr>
            <w:tcW w:w="99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</w:tr>
      <w:tr w:rsidR="00F46551" w:rsidRPr="00540C31" w:rsidTr="00540C31">
        <w:tc>
          <w:tcPr>
            <w:tcW w:w="365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  <w:r w:rsidRPr="00540C31">
              <w:t>Sorulara cevap verme</w:t>
            </w:r>
          </w:p>
        </w:tc>
        <w:tc>
          <w:tcPr>
            <w:tcW w:w="99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</w:tr>
      <w:tr w:rsidR="00F46551" w:rsidRPr="00540C31" w:rsidTr="00540C31">
        <w:tc>
          <w:tcPr>
            <w:tcW w:w="365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  <w:r w:rsidRPr="00540C31">
              <w:t>Konuyu dinleyicilerin ilgisini çekecek şekilde sunma</w:t>
            </w:r>
          </w:p>
        </w:tc>
        <w:tc>
          <w:tcPr>
            <w:tcW w:w="99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</w:tr>
      <w:tr w:rsidR="00F46551" w:rsidRPr="00540C31" w:rsidTr="00540C31">
        <w:tc>
          <w:tcPr>
            <w:tcW w:w="365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  <w:r w:rsidRPr="00540C31">
              <w:t>Sunuyu hedefe yönelik materyale sunma</w:t>
            </w:r>
          </w:p>
        </w:tc>
        <w:tc>
          <w:tcPr>
            <w:tcW w:w="99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</w:tr>
      <w:tr w:rsidR="00F46551" w:rsidRPr="00540C31" w:rsidTr="00540C31">
        <w:tc>
          <w:tcPr>
            <w:tcW w:w="365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  <w:r w:rsidRPr="00540C31">
              <w:t>Sunuda akıcı bir dil ve beden dili kullanma</w:t>
            </w:r>
          </w:p>
        </w:tc>
        <w:tc>
          <w:tcPr>
            <w:tcW w:w="99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</w:tr>
      <w:tr w:rsidR="00F46551" w:rsidRPr="00540C31" w:rsidTr="00540C31">
        <w:tc>
          <w:tcPr>
            <w:tcW w:w="365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  <w:r w:rsidRPr="00540C31">
              <w:t>Verilen sürede sunuyu yapma</w:t>
            </w:r>
          </w:p>
        </w:tc>
        <w:tc>
          <w:tcPr>
            <w:tcW w:w="99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</w:tr>
      <w:tr w:rsidR="00F46551" w:rsidRPr="00540C31" w:rsidTr="00540C31">
        <w:tc>
          <w:tcPr>
            <w:tcW w:w="365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  <w:r w:rsidRPr="00540C31">
              <w:t>Sunum sırasında öz güvene sahip olma</w:t>
            </w:r>
          </w:p>
        </w:tc>
        <w:tc>
          <w:tcPr>
            <w:tcW w:w="992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34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8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</w:tr>
      <w:tr w:rsidR="00F46551" w:rsidRPr="00540C31" w:rsidTr="00540C31">
        <w:tblPrEx>
          <w:tblCellMar>
            <w:left w:w="70" w:type="dxa"/>
            <w:right w:w="70" w:type="dxa"/>
          </w:tblCellMar>
          <w:tblLook w:val="0000"/>
        </w:tblPrEx>
        <w:trPr>
          <w:trHeight w:val="270"/>
        </w:trPr>
        <w:tc>
          <w:tcPr>
            <w:tcW w:w="3645" w:type="dxa"/>
          </w:tcPr>
          <w:p w:rsidR="00F46551" w:rsidRPr="00540C31" w:rsidRDefault="00F46551" w:rsidP="00540C31">
            <w:pPr>
              <w:spacing w:after="0" w:line="240" w:lineRule="auto"/>
              <w:ind w:left="108"/>
              <w:rPr>
                <w:b/>
              </w:rPr>
            </w:pPr>
            <w:r w:rsidRPr="00540C31">
              <w:rPr>
                <w:b/>
              </w:rPr>
              <w:t>TOPLAM</w:t>
            </w:r>
          </w:p>
        </w:tc>
        <w:tc>
          <w:tcPr>
            <w:tcW w:w="1005" w:type="dxa"/>
            <w:gridSpan w:val="4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28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40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2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</w:tr>
      <w:tr w:rsidR="00F46551" w:rsidRPr="00540C31" w:rsidTr="00540C31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3645" w:type="dxa"/>
          </w:tcPr>
          <w:p w:rsidR="00F46551" w:rsidRPr="00540C31" w:rsidRDefault="00F46551" w:rsidP="00540C31">
            <w:pPr>
              <w:spacing w:after="0" w:line="240" w:lineRule="auto"/>
              <w:ind w:left="108"/>
              <w:rPr>
                <w:b/>
              </w:rPr>
            </w:pPr>
            <w:r w:rsidRPr="00540C31">
              <w:rPr>
                <w:b/>
              </w:rPr>
              <w:t>GENEL TOPLAM</w:t>
            </w:r>
          </w:p>
        </w:tc>
        <w:tc>
          <w:tcPr>
            <w:tcW w:w="1005" w:type="dxa"/>
            <w:gridSpan w:val="4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28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3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1140" w:type="dxa"/>
            <w:gridSpan w:val="2"/>
          </w:tcPr>
          <w:p w:rsidR="00F46551" w:rsidRPr="00540C31" w:rsidRDefault="00F46551" w:rsidP="00540C31">
            <w:pPr>
              <w:spacing w:after="0" w:line="240" w:lineRule="auto"/>
            </w:pPr>
          </w:p>
        </w:tc>
        <w:tc>
          <w:tcPr>
            <w:tcW w:w="992" w:type="dxa"/>
          </w:tcPr>
          <w:p w:rsidR="00F46551" w:rsidRPr="00540C31" w:rsidRDefault="00F46551" w:rsidP="00540C31">
            <w:pPr>
              <w:spacing w:after="0" w:line="240" w:lineRule="auto"/>
            </w:pPr>
          </w:p>
        </w:tc>
      </w:tr>
    </w:tbl>
    <w:p w:rsidR="00F46551" w:rsidRDefault="00F46551" w:rsidP="00C66CAD"/>
    <w:p w:rsidR="00F46551" w:rsidRDefault="00F46551" w:rsidP="00C66CAD">
      <w:r>
        <w:t>Öğretmenin Görüşü:……………………………………………………………………………………………………………………………</w:t>
      </w:r>
    </w:p>
    <w:sectPr w:rsidR="00F46551" w:rsidSect="00CA2B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A7336"/>
    <w:multiLevelType w:val="hybridMultilevel"/>
    <w:tmpl w:val="5B9830E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44B63E77"/>
    <w:multiLevelType w:val="hybridMultilevel"/>
    <w:tmpl w:val="38E8860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46527CAE"/>
    <w:multiLevelType w:val="hybridMultilevel"/>
    <w:tmpl w:val="586EE41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F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6E7A"/>
    <w:rsid w:val="00067596"/>
    <w:rsid w:val="001132B1"/>
    <w:rsid w:val="001C64F2"/>
    <w:rsid w:val="002A016F"/>
    <w:rsid w:val="003435C3"/>
    <w:rsid w:val="00370E16"/>
    <w:rsid w:val="00386F07"/>
    <w:rsid w:val="003901AB"/>
    <w:rsid w:val="003A77D0"/>
    <w:rsid w:val="00540C31"/>
    <w:rsid w:val="005B2C3C"/>
    <w:rsid w:val="00643153"/>
    <w:rsid w:val="008E7F2A"/>
    <w:rsid w:val="00985565"/>
    <w:rsid w:val="009B76CF"/>
    <w:rsid w:val="009C0B4D"/>
    <w:rsid w:val="00B663F0"/>
    <w:rsid w:val="00BE6E7A"/>
    <w:rsid w:val="00C02280"/>
    <w:rsid w:val="00C53519"/>
    <w:rsid w:val="00C66CAD"/>
    <w:rsid w:val="00CA2B58"/>
    <w:rsid w:val="00D705BF"/>
    <w:rsid w:val="00DF183B"/>
    <w:rsid w:val="00E01AF9"/>
    <w:rsid w:val="00E25989"/>
    <w:rsid w:val="00E36BCB"/>
    <w:rsid w:val="00E6034E"/>
    <w:rsid w:val="00F46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B5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E6E7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250</Words>
  <Characters>1431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 DEĞERLENDİRME ÖLÇEĞİ</dc:title>
  <dc:subject/>
  <dc:creator>ASUS</dc:creator>
  <cp:keywords/>
  <dc:description/>
  <cp:lastModifiedBy>user</cp:lastModifiedBy>
  <cp:revision>2</cp:revision>
  <dcterms:created xsi:type="dcterms:W3CDTF">2012-03-06T20:33:00Z</dcterms:created>
  <dcterms:modified xsi:type="dcterms:W3CDTF">2012-03-06T20:33:00Z</dcterms:modified>
</cp:coreProperties>
</file>